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R5-243062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1453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  <w:bookmarkStart w:id="3" w:name="_GoBack"/>
            <w:bookmarkEnd w:id="3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SIG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r>
        <w:rPr>
          <w:rFonts w:hint="eastAsia"/>
        </w:rPr>
        <w:t>This Jumbo CR is reserved and waiting for potential inputs during RAN5#10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495095"/>
    <w:rsid w:val="01C47FF2"/>
    <w:rsid w:val="027D3C81"/>
    <w:rsid w:val="02A75514"/>
    <w:rsid w:val="02ED0278"/>
    <w:rsid w:val="031F40B3"/>
    <w:rsid w:val="032AB760"/>
    <w:rsid w:val="03605302"/>
    <w:rsid w:val="03714D58"/>
    <w:rsid w:val="04DC60F7"/>
    <w:rsid w:val="068E3D63"/>
    <w:rsid w:val="071D588F"/>
    <w:rsid w:val="071E4F82"/>
    <w:rsid w:val="0799756B"/>
    <w:rsid w:val="08CE6E25"/>
    <w:rsid w:val="09293EF8"/>
    <w:rsid w:val="09802B26"/>
    <w:rsid w:val="0C306C99"/>
    <w:rsid w:val="0DDA40DB"/>
    <w:rsid w:val="0E2E4B13"/>
    <w:rsid w:val="10B12EEC"/>
    <w:rsid w:val="11435F18"/>
    <w:rsid w:val="13FF588E"/>
    <w:rsid w:val="14FF296A"/>
    <w:rsid w:val="16570AFE"/>
    <w:rsid w:val="16605FB3"/>
    <w:rsid w:val="16C10575"/>
    <w:rsid w:val="175E3B80"/>
    <w:rsid w:val="17DE4581"/>
    <w:rsid w:val="17E156A3"/>
    <w:rsid w:val="18416FA7"/>
    <w:rsid w:val="1ABB4F44"/>
    <w:rsid w:val="1C333FAD"/>
    <w:rsid w:val="1CD84026"/>
    <w:rsid w:val="1D34061D"/>
    <w:rsid w:val="1D7B15F9"/>
    <w:rsid w:val="1EB81B4E"/>
    <w:rsid w:val="1F2C2BE9"/>
    <w:rsid w:val="22C667D2"/>
    <w:rsid w:val="23295712"/>
    <w:rsid w:val="23353569"/>
    <w:rsid w:val="23C43DA5"/>
    <w:rsid w:val="260C49F0"/>
    <w:rsid w:val="269228F6"/>
    <w:rsid w:val="26E34816"/>
    <w:rsid w:val="284F7F46"/>
    <w:rsid w:val="2A776112"/>
    <w:rsid w:val="2C867F06"/>
    <w:rsid w:val="2C9E5B28"/>
    <w:rsid w:val="2CC63ED7"/>
    <w:rsid w:val="2D4D255F"/>
    <w:rsid w:val="2E4A70B3"/>
    <w:rsid w:val="2E66503A"/>
    <w:rsid w:val="2F991A4B"/>
    <w:rsid w:val="31790817"/>
    <w:rsid w:val="31BF6B1A"/>
    <w:rsid w:val="32226547"/>
    <w:rsid w:val="34033475"/>
    <w:rsid w:val="340D23A1"/>
    <w:rsid w:val="345F0E8F"/>
    <w:rsid w:val="35B7127B"/>
    <w:rsid w:val="35CD4BAC"/>
    <w:rsid w:val="36416F8B"/>
    <w:rsid w:val="36FF7041"/>
    <w:rsid w:val="379A38EF"/>
    <w:rsid w:val="37A918F1"/>
    <w:rsid w:val="37BD7490"/>
    <w:rsid w:val="37F65865"/>
    <w:rsid w:val="38190490"/>
    <w:rsid w:val="39024E77"/>
    <w:rsid w:val="397F2944"/>
    <w:rsid w:val="3A6B0310"/>
    <w:rsid w:val="3AE72A11"/>
    <w:rsid w:val="3B922E3E"/>
    <w:rsid w:val="3C0828F4"/>
    <w:rsid w:val="3D4F6633"/>
    <w:rsid w:val="3DF24E2F"/>
    <w:rsid w:val="3E57248B"/>
    <w:rsid w:val="3EA22255"/>
    <w:rsid w:val="3EB7C8FC"/>
    <w:rsid w:val="3EBD4E8D"/>
    <w:rsid w:val="3F4B7DB7"/>
    <w:rsid w:val="3FC02C90"/>
    <w:rsid w:val="41A82799"/>
    <w:rsid w:val="43000517"/>
    <w:rsid w:val="43105292"/>
    <w:rsid w:val="4384455A"/>
    <w:rsid w:val="43CC6DF1"/>
    <w:rsid w:val="45A236DD"/>
    <w:rsid w:val="45B2544C"/>
    <w:rsid w:val="463329CC"/>
    <w:rsid w:val="46464F62"/>
    <w:rsid w:val="46830F94"/>
    <w:rsid w:val="468459C3"/>
    <w:rsid w:val="469F567E"/>
    <w:rsid w:val="46F03D89"/>
    <w:rsid w:val="46FF4110"/>
    <w:rsid w:val="4772571F"/>
    <w:rsid w:val="47EA4F5E"/>
    <w:rsid w:val="482E4E78"/>
    <w:rsid w:val="48325384"/>
    <w:rsid w:val="48744026"/>
    <w:rsid w:val="49806507"/>
    <w:rsid w:val="498B3497"/>
    <w:rsid w:val="4A7B0FFC"/>
    <w:rsid w:val="4AD2498A"/>
    <w:rsid w:val="4AE85DA1"/>
    <w:rsid w:val="4C1838BF"/>
    <w:rsid w:val="4C9D69A4"/>
    <w:rsid w:val="4CD47B31"/>
    <w:rsid w:val="4EFA4B9F"/>
    <w:rsid w:val="4FED76D6"/>
    <w:rsid w:val="50A73129"/>
    <w:rsid w:val="51473B18"/>
    <w:rsid w:val="5267283F"/>
    <w:rsid w:val="54817698"/>
    <w:rsid w:val="552F332B"/>
    <w:rsid w:val="565C61CE"/>
    <w:rsid w:val="56B9437B"/>
    <w:rsid w:val="56D1539F"/>
    <w:rsid w:val="578948DC"/>
    <w:rsid w:val="57C05186"/>
    <w:rsid w:val="58CE6819"/>
    <w:rsid w:val="59347CAF"/>
    <w:rsid w:val="59CB277C"/>
    <w:rsid w:val="5A93091F"/>
    <w:rsid w:val="5AAF2910"/>
    <w:rsid w:val="5BB5599A"/>
    <w:rsid w:val="5C203B04"/>
    <w:rsid w:val="5FE51FE0"/>
    <w:rsid w:val="626335EE"/>
    <w:rsid w:val="632745D3"/>
    <w:rsid w:val="638A76A6"/>
    <w:rsid w:val="63F40659"/>
    <w:rsid w:val="64876A99"/>
    <w:rsid w:val="64A50183"/>
    <w:rsid w:val="651E0AE1"/>
    <w:rsid w:val="654D5BCA"/>
    <w:rsid w:val="65746999"/>
    <w:rsid w:val="66456E99"/>
    <w:rsid w:val="66653000"/>
    <w:rsid w:val="66AF2823"/>
    <w:rsid w:val="66C6054C"/>
    <w:rsid w:val="673644E6"/>
    <w:rsid w:val="675F76E3"/>
    <w:rsid w:val="67C307AB"/>
    <w:rsid w:val="680C4312"/>
    <w:rsid w:val="68912659"/>
    <w:rsid w:val="69D97CAE"/>
    <w:rsid w:val="6A146A27"/>
    <w:rsid w:val="6BFBBB5D"/>
    <w:rsid w:val="6DD35C62"/>
    <w:rsid w:val="6EBE2449"/>
    <w:rsid w:val="6EF62701"/>
    <w:rsid w:val="6FD35EC3"/>
    <w:rsid w:val="6FEE6F79"/>
    <w:rsid w:val="705155D3"/>
    <w:rsid w:val="707F5504"/>
    <w:rsid w:val="72173CAE"/>
    <w:rsid w:val="72646820"/>
    <w:rsid w:val="732B434B"/>
    <w:rsid w:val="738B7074"/>
    <w:rsid w:val="73E111A1"/>
    <w:rsid w:val="741225FD"/>
    <w:rsid w:val="74E76CC4"/>
    <w:rsid w:val="753B0290"/>
    <w:rsid w:val="75597550"/>
    <w:rsid w:val="757D5CD1"/>
    <w:rsid w:val="75C760AF"/>
    <w:rsid w:val="76786FB7"/>
    <w:rsid w:val="76AF17E9"/>
    <w:rsid w:val="76CC2F38"/>
    <w:rsid w:val="770A308B"/>
    <w:rsid w:val="771F161C"/>
    <w:rsid w:val="77F13D7A"/>
    <w:rsid w:val="78A10AF0"/>
    <w:rsid w:val="78DF14C6"/>
    <w:rsid w:val="7904497F"/>
    <w:rsid w:val="797C5787"/>
    <w:rsid w:val="79D31349"/>
    <w:rsid w:val="7A5565DC"/>
    <w:rsid w:val="7B23446B"/>
    <w:rsid w:val="7BDD5D9A"/>
    <w:rsid w:val="7BFF6EEF"/>
    <w:rsid w:val="7C2D2F5F"/>
    <w:rsid w:val="7C3A109E"/>
    <w:rsid w:val="7E3316A2"/>
    <w:rsid w:val="7EDB5346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2024-05-10T11:24:53Z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2BF0521C08D6424DBFAD7DC2E88405A8</vt:lpwstr>
  </property>
</Properties>
</file>